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15A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D715A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15A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15A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the manor of</w:t>
      </w:r>
    </w:p>
    <w:p w:rsidR="007D715A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 Crawley, Buckinghamshire.</w:t>
      </w:r>
    </w:p>
    <w:p w:rsidR="007D715A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24-51)</w:t>
      </w:r>
    </w:p>
    <w:p w:rsidR="007D715A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15A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15A" w:rsidRPr="004C78C0" w:rsidRDefault="007D715A" w:rsidP="007D7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6B2F86" w:rsidRPr="007D715A" w:rsidRDefault="006223C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D71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15A" w:rsidRDefault="007D715A" w:rsidP="00E71FC3">
      <w:pPr>
        <w:spacing w:after="0" w:line="240" w:lineRule="auto"/>
      </w:pPr>
      <w:r>
        <w:separator/>
      </w:r>
    </w:p>
  </w:endnote>
  <w:endnote w:type="continuationSeparator" w:id="0">
    <w:p w:rsidR="007D715A" w:rsidRDefault="007D71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15A" w:rsidRDefault="007D715A" w:rsidP="00E71FC3">
      <w:pPr>
        <w:spacing w:after="0" w:line="240" w:lineRule="auto"/>
      </w:pPr>
      <w:r>
        <w:separator/>
      </w:r>
    </w:p>
  </w:footnote>
  <w:footnote w:type="continuationSeparator" w:id="0">
    <w:p w:rsidR="007D715A" w:rsidRDefault="007D71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15A"/>
    <w:rsid w:val="007D715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E7F14"/>
  <w15:chartTrackingRefBased/>
  <w15:docId w15:val="{29D3E95B-39AA-49D8-B418-0E38B4FF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2016-03-10T18:59:00Z</dcterms:created>
  <dcterms:modified xsi:type="dcterms:W3CDTF">2016-03-10T18:59:00Z</dcterms:modified>
</cp:coreProperties>
</file>